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1B8FB" w14:textId="5DE9F429" w:rsidR="003144E9" w:rsidRDefault="00240EBF" w:rsidP="003144E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118274753"/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14:paraId="3DF0E105" w14:textId="61D26533" w:rsidR="001E2FE1" w:rsidRPr="00DB4E1E" w:rsidRDefault="007B6F46" w:rsidP="001E2FE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E1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CF1F17" w:rsidRPr="00DB4E1E">
        <w:rPr>
          <w:rFonts w:ascii="Times New Roman" w:eastAsia="Times New Roman" w:hAnsi="Times New Roman"/>
          <w:sz w:val="24"/>
          <w:szCs w:val="24"/>
          <w:lang w:eastAsia="ru-RU"/>
        </w:rPr>
        <w:t xml:space="preserve">аспорт </w:t>
      </w:r>
      <w:r w:rsidR="00075BBD" w:rsidRPr="00DB4E1E">
        <w:rPr>
          <w:rFonts w:ascii="Times New Roman" w:eastAsia="Times New Roman" w:hAnsi="Times New Roman"/>
          <w:sz w:val="24"/>
          <w:szCs w:val="24"/>
          <w:lang w:eastAsia="ru-RU"/>
        </w:rPr>
        <w:t>муниципальн</w:t>
      </w:r>
      <w:r w:rsidR="00CF1F17" w:rsidRPr="00DB4E1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075BBD" w:rsidRPr="00DB4E1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CF1F17" w:rsidRPr="00DB4E1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1E2FE1" w:rsidRPr="00DB4E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530D526" w14:textId="6F8EAE5A" w:rsidR="005132E4" w:rsidRDefault="001E2FE1" w:rsidP="00240EB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E1E">
        <w:rPr>
          <w:rFonts w:ascii="Times New Roman" w:eastAsia="Times New Roman" w:hAnsi="Times New Roman"/>
          <w:sz w:val="24"/>
          <w:szCs w:val="24"/>
          <w:lang w:eastAsia="ru-RU"/>
        </w:rPr>
        <w:t>«Совершенствование системы муниципального управления в муниципальном образовании «Городской округ Ногликский</w:t>
      </w:r>
      <w:bookmarkEnd w:id="0"/>
      <w:r w:rsidR="00240EB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FC3AFC0" w14:textId="77777777" w:rsidR="00240EBF" w:rsidRPr="00DB4E1E" w:rsidRDefault="00240EBF" w:rsidP="00240EB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0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410"/>
        <w:gridCol w:w="7093"/>
        <w:gridCol w:w="283"/>
      </w:tblGrid>
      <w:tr w:rsidR="00494C46" w:rsidRPr="00DB4E1E" w14:paraId="3B7A346C" w14:textId="2DA3469D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470EC189" w14:textId="3E7F995E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9D2" w14:textId="7BE43775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DD8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14:paraId="2FCAB5EC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14:paraId="0EB1D908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12.01.1996 № 7-ФЗ «О некоммерческих организациях»;</w:t>
            </w:r>
          </w:p>
          <w:p w14:paraId="57DFC785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20.07.2000 № 104-ФЗ «Об общих принципах организации общин коренных малочисленных народов Севера, Сибири и Дальнего Востока Российской Федерации»;</w:t>
            </w:r>
          </w:p>
          <w:p w14:paraId="3EF61B53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Распоряжение Правительства Российской Федерации от 08.05.2009 № 631-р «Об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Федерации»;</w:t>
            </w:r>
          </w:p>
          <w:p w14:paraId="0283091C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Сахалинской области от 04.07.2006 № 72-ЗО «О правовых гарантиях защиты исконной среды обитания, традиционных образа жизни, хозяйствования и промыслов коренных малочисленных народов Севера Сахалинской области»;</w:t>
            </w:r>
          </w:p>
          <w:p w14:paraId="7801355C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области»;</w:t>
            </w:r>
          </w:p>
          <w:p w14:paraId="6169017C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муниципальной программы «Совершенствование системы муниципального управления в муниципальном образовании «Городской округ Ногликский» на 2015 – 2020 годы» (утверждена решением коллегии, протокол от 07.10.2014 № 8);</w:t>
            </w:r>
          </w:p>
          <w:p w14:paraId="146AD495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администрации муниципального образования «Городской округ Ногликский» от 28.04.2016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Ногликский»;</w:t>
            </w:r>
          </w:p>
          <w:p w14:paraId="616A0622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Распоряжение мэра муниципального образования «Городской округ Ногликский» от 17.07.2018 № 53-р «Об утверждении Перечня муниципальных программ муниципального образования «Городской округ Ногликский» (в редакции от 28.08.2018 № 73-р, от 28.09.2018 № 85-р). 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BD8D0E5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3795BB4E" w14:textId="2EB79B66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4664744B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E68E" w14:textId="18AA548D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AED3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«Городской округ Ногликский» (специалист по связям с общественностью и СМИ, отдел культуры, спорта, молодежной и социальной политики, туризма и КМНС Департамента социальной политики администрации муниципального образования «Городской округ Ногликский»)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4D1545F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26CC7A84" w14:textId="278AED42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4A1AF73B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37C" w14:textId="4D9D6CD2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ED9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«Городской округ Ногликский»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7BCD625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617D8397" w14:textId="1144E3DC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3509A088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F212" w14:textId="47E1C601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765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«Городской округ Ногликский»</w:t>
            </w:r>
          </w:p>
          <w:p w14:paraId="0E5652C7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(специалист по связям с общественностью и СМИ администрации; </w:t>
            </w:r>
          </w:p>
          <w:p w14:paraId="20B261E7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специалисты по муниципальным закупкам администрации;</w:t>
            </w:r>
          </w:p>
          <w:p w14:paraId="7662AAF0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специалисты по обслуживанию комплекса средств автоматизации администрации;</w:t>
            </w:r>
          </w:p>
          <w:p w14:paraId="4244B917" w14:textId="20E652F3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социальной политики администрации муниципального образования «Городской округ Ногликский» (отдел культуры, спорта, молодежной и социа</w:t>
            </w:r>
            <w:r w:rsidR="00880452"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льной политики, туризма и КМНС)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AE63402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039F4B3A" w14:textId="50AB373E" w:rsidTr="00494C46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102491A6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28B3" w14:textId="1317D74D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3A2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МАУ «Редакция газеты «Знамя труда»;</w:t>
            </w:r>
          </w:p>
          <w:p w14:paraId="084FD812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МБУ «НТС»;</w:t>
            </w:r>
          </w:p>
          <w:p w14:paraId="7A20D253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«ЦСО»;</w:t>
            </w:r>
          </w:p>
          <w:p w14:paraId="5831A54C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«Архив Ногликского района»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37321AF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63D449B5" w14:textId="03D236B5" w:rsidTr="00494C46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76A1CAE0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1CB" w14:textId="07286EFA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C22F" w14:textId="57F71A39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 не имеется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2898011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265D5385" w14:textId="57F991E6" w:rsidTr="00494C46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6BE53647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D47" w14:textId="551C81DD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14:paraId="7C64C58A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3CCA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Целями Программы являются: </w:t>
            </w:r>
          </w:p>
          <w:p w14:paraId="0157DC64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Создание условий для распространения своевременной, достоверной, полной, разносторонней информации о политических, социально-экономических и иных событиях о жизни городского округа, направленной на сохранение и поддержание социальной и экономической стабильности;</w:t>
            </w:r>
          </w:p>
          <w:p w14:paraId="22AE94FD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Улучшение организации работы органов местного самоуправления и обеспечение их взаимодействия с населением в решении вопросов социально-экономического развития городского округа;</w:t>
            </w:r>
          </w:p>
          <w:p w14:paraId="1E966B48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Развитие института общественного самоуправления, формирование чувства патриотизма, ответственности за свои действия перед социумом;</w:t>
            </w:r>
          </w:p>
          <w:p w14:paraId="0B9E5F12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Защита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муниципального образования.</w:t>
            </w:r>
          </w:p>
          <w:p w14:paraId="55B1F052" w14:textId="3DC58848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Повышение эффективности управления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C5F0FEE" w14:textId="77777777" w:rsidR="00494C46" w:rsidRPr="00DB4E1E" w:rsidRDefault="00494C46" w:rsidP="001F5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23F158CB" w14:textId="07C76B06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2F02B227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951" w14:textId="66C73692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48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Для достижения целей Программы требуется решение следующих задач:</w:t>
            </w:r>
          </w:p>
          <w:p w14:paraId="7CF2F87E" w14:textId="40D156E0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Увеличение количества публикаций о деятельности органов местного самоуправления в газете «Знамя труда»;</w:t>
            </w:r>
          </w:p>
          <w:p w14:paraId="1033F0F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Соответствие количества выпусков студией телевидения количеству выпусков, установленных муниципальным заданием на очередной год; </w:t>
            </w:r>
          </w:p>
          <w:p w14:paraId="33B0CD16" w14:textId="7AF625E8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 Увеличение информационных материалов о деятельности органов местного самоуправления, размещаемых на сайте муниципального образования, и обеспечение его стабильной работы </w:t>
            </w:r>
          </w:p>
          <w:p w14:paraId="20B8A128" w14:textId="3895364C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4. Реализация механизма муниципальной поддержки социально-ориентированных некоммерческих организаций на конкурсной основе с целью широкого использования интеллектуального и культурного потенциала жителей для решения вопросов местного значения; </w:t>
            </w:r>
          </w:p>
          <w:p w14:paraId="660B3F0A" w14:textId="21C4199F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 Создание условий для развития общественного движения и увеличения количества общественных объединений в различных сферах через привлечение общественного внимания к их работе;</w:t>
            </w:r>
          </w:p>
          <w:p w14:paraId="587E55B9" w14:textId="6FF848F0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Привлечение к общественно-полезной деятельности различных социальных групп населения городского округа;</w:t>
            </w:r>
          </w:p>
          <w:p w14:paraId="01AB740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7. Увеличение числа общин и родовых хозяйств КМНС;</w:t>
            </w:r>
          </w:p>
          <w:p w14:paraId="298FC208" w14:textId="7CDB5DE3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 Увеличение представителей КМНС, занятых постоянно в общинах и родовых хозяйствах;</w:t>
            </w:r>
          </w:p>
          <w:p w14:paraId="0B13864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 Укрепление социально-экономического потенциала КМНС при сохранении исконной среды обитания, традиционных образа жизни, хозяйственной деятельности и промыслов;</w:t>
            </w:r>
          </w:p>
          <w:p w14:paraId="0713F6D7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10. 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  <w:r w:rsidRPr="00DB4E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8617E81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94C46" w:rsidRPr="00DB4E1E" w14:paraId="5C0C3253" w14:textId="7A1046B2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10851873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08B" w14:textId="59B7AAEE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FCF" w14:textId="7E384788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составляет 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482 096,6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местного бюджета –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356 619,5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 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23 019,3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федерального бюджета – 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457,8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00A61F3B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муниципальной программы по годам:</w:t>
            </w:r>
          </w:p>
          <w:p w14:paraId="0008C49F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год – 10 753,9 тыс. руб., в том числе из местного бюджета – 7 614,4 тыс. руб., из областного бюджета – 3 139,5 тыс. руб.;</w:t>
            </w:r>
          </w:p>
          <w:p w14:paraId="6B6BC55A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 год – 13 252,3 тыс. руб., в том числе из местного бюджета – 9 248,7 тыс. руб., из областного бюджета – 3 627,4 тыс. руб., из федерального бюджета – 376,2 тыс. руб.;</w:t>
            </w:r>
          </w:p>
          <w:p w14:paraId="207EFEE0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год – 12 529,4 тыс. руб., в том числе из местного бюджета – 8 185,1 тыс. руб., из областного бюджета – 4 120,6 тыс. руб., из федерального бюджета – 223,7 тыс. руб.;</w:t>
            </w:r>
          </w:p>
          <w:p w14:paraId="43049770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98 806,9 тыс. руб., в том числе из местного бюджета – 94 590,1 тыс. руб., из областного бюджета – 4 216,8 тыс. руб.;</w:t>
            </w:r>
          </w:p>
          <w:p w14:paraId="22328924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107 020,7 тыс. руб., в том числе из местного бюджета – 103 720,7 тыс. руб., из областного бюджета – 3 300,0 тыс. руб.;</w:t>
            </w:r>
          </w:p>
          <w:p w14:paraId="07C401AC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114 467,6 тыс. руб., в том числе из местного бюджета – 111 203,0 тыс. руб., из областного бюджета – 3 264,6 тыс. руб.;</w:t>
            </w:r>
          </w:p>
          <w:p w14:paraId="0580E3ED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114 013,3 тыс. руб., в том числе из местного бюджета – 109 379,8 тыс. руб., из областного бюджета – 2 942,6 тыс. руб.; из федерального бюджета – 1 690,9 тыс. руб.;</w:t>
            </w:r>
          </w:p>
          <w:p w14:paraId="3CB4B6AB" w14:textId="77777777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149 422,3 тыс. руб., в том числе из местного бюджета – 145 187,6 тыс. руб., из областного бюджета – 4 220,6 тыс. руб.; из федерального бюджета – 14,1 тыс. руб.;</w:t>
            </w:r>
          </w:p>
          <w:p w14:paraId="08F5D17D" w14:textId="73114CC1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1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52 234,2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 из местного бюджета – 1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48 205,5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4 028,7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59725272" w14:textId="15D72C64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331 562,5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 из местного бюджета – 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311 034,7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 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26,6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федерального бюджета – 1,2 тыс. рублей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11D1B56F" w14:textId="1DA0ED3A" w:rsidR="00DB4E1E" w:rsidRPr="003144E9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–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411 303,6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 из местного бюджета – 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88 234,8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 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3 064,5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федерального бюджета – 4,3 тыс. рублей</w:t>
            </w:r>
            <w:r w:rsidR="003144E9" w:rsidRP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2DBBE57D" w14:textId="514776D6" w:rsidR="00DB4E1E" w:rsidRPr="00DB4E1E" w:rsidRDefault="00DB4E1E" w:rsidP="003144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год –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475 134,2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 в том числе из местного бюджета –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451 776,8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</w:t>
            </w:r>
            <w:r w:rsidR="003144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6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3 283,7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федерального бюджета – 73,7 тыс. рублей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4AC0A87A" w14:textId="4D307EFA" w:rsidR="00494C46" w:rsidRPr="00DB4E1E" w:rsidRDefault="00DB4E1E" w:rsidP="00DB4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2027 год –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491 595,7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E717D"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 в том числе из местного бюджета –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468 238,3</w:t>
            </w:r>
            <w:r w:rsidR="00DE717D"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из областного бюджета –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3 283,7</w:t>
            </w:r>
            <w:r w:rsidR="00DE717D"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</w:t>
            </w:r>
            <w:r w:rsidR="00DE7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C79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из федерального бюджета – 73,7 тыс. рублей.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D7506A2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2D48B3CC" w14:textId="27380515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58FF21AD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8A78" w14:textId="1C01FC88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22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(основные индикаторы):</w:t>
            </w:r>
          </w:p>
          <w:p w14:paraId="36A33C81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Количество публикаций о деятельности органов местного самоуправления в год в газете «Знамя труда»;</w:t>
            </w:r>
          </w:p>
          <w:p w14:paraId="2F54EC6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Количество выпусков студией телевидения о деятельности органов местного самоуправления в год; </w:t>
            </w:r>
          </w:p>
          <w:p w14:paraId="67FD95C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образования;</w:t>
            </w:r>
          </w:p>
          <w:p w14:paraId="06674717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году);</w:t>
            </w:r>
          </w:p>
          <w:p w14:paraId="431EEA6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Количество социальных проектов в год, направленных на поддержку социально-ориентированных некоммерческих организаций;</w:t>
            </w:r>
          </w:p>
          <w:p w14:paraId="1412B82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Количество зарегистрированных общественных организаций в различных сферах;</w:t>
            </w:r>
          </w:p>
          <w:p w14:paraId="2D30528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относящихся к данным социальным группам, проживающих на территории муниципального образования;</w:t>
            </w:r>
          </w:p>
          <w:p w14:paraId="31DA665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Количество зарегистрированных общин и родовых хозяйств КМНС;</w:t>
            </w:r>
          </w:p>
          <w:p w14:paraId="229445DC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Количество представителей КМНС, занятых постоянно в общинах и родовых хозяйствах; </w:t>
            </w:r>
          </w:p>
          <w:p w14:paraId="2D48DC3E" w14:textId="4F32995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хозяйственной деятельности и промыслов;</w:t>
            </w:r>
          </w:p>
          <w:p w14:paraId="5F360FC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Количество подведомственных учреждений на обслуживании (единиц);</w:t>
            </w:r>
          </w:p>
          <w:p w14:paraId="3807927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Качество обслуживания подведомственных учреждений (количество жалоб, единиц);</w:t>
            </w:r>
          </w:p>
          <w:p w14:paraId="158BBFC5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Количество предоставленных информационных услуг (единиц).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B27BA8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551C2648" w14:textId="75624288" w:rsidTr="00880452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75332F26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AAC" w14:textId="505F486D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FDA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Программы предусмотрена в два этапа:</w:t>
            </w:r>
          </w:p>
          <w:p w14:paraId="2911301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 – 2015-2020 годы.</w:t>
            </w:r>
          </w:p>
          <w:p w14:paraId="136ED0A7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этап – 2021-2027 годы.</w:t>
            </w:r>
          </w:p>
          <w:p w14:paraId="1D47588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срок реализации программы 2015-2027 годы.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559F498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4C46" w:rsidRPr="00DB4E1E" w14:paraId="206AFA03" w14:textId="15253891" w:rsidTr="00494C46">
        <w:trPr>
          <w:trHeight w:val="400"/>
          <w:tblCellSpacing w:w="5" w:type="nil"/>
        </w:trPr>
        <w:tc>
          <w:tcPr>
            <w:tcW w:w="284" w:type="dxa"/>
            <w:tcBorders>
              <w:right w:val="single" w:sz="4" w:space="0" w:color="auto"/>
            </w:tcBorders>
          </w:tcPr>
          <w:p w14:paraId="10E2988A" w14:textId="77777777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FEF" w14:textId="130BD681" w:rsidR="00494C46" w:rsidRPr="00DB4E1E" w:rsidRDefault="00494C46" w:rsidP="001F5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D4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Планируется достижение следующих показателей (основных индикаторов):</w:t>
            </w:r>
          </w:p>
          <w:p w14:paraId="7E1E40C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Количество публикаций о деятельности органов местного самоуправления в год в газете «Знамя труда» - не менее 180;</w:t>
            </w:r>
          </w:p>
          <w:p w14:paraId="69A6F35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Количество выпусков студией телевидения о деятельности органов местного самоуправления в год - в соответствии с установленным муниципальным заданием;</w:t>
            </w:r>
          </w:p>
          <w:p w14:paraId="44D3537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Количество информационных материалов в год о деятельности органов местного самоуправления, размещаемых на сайте муниципального образования – не менее 200 в год по 2018 год включительно, не менее 100 в год с 2019 года;</w:t>
            </w:r>
          </w:p>
          <w:p w14:paraId="7A35A86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Наличие источников бесперебойного питания для серверного оборудования, обеспечивающего работу сайта муниципального образования (единиц к 2016 году) – не менее 1;</w:t>
            </w:r>
          </w:p>
          <w:p w14:paraId="778BB0F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 Количество социальных проектов в год, направленных на поддержку социально-ориентированных некоммерческих организаций – не менее 2;</w:t>
            </w:r>
          </w:p>
          <w:p w14:paraId="451103AB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Количество зарегистрированных общественных организаций в различных сферах - не менее 10 на момент окончания реализации муниципальной Программы;</w:t>
            </w:r>
          </w:p>
          <w:p w14:paraId="38C68E6A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Доля граждан, участвующих в общественно-полезной деятельности, относящихся к различным социальным группам населения (молодежь, средний возраст, пенсионеры), от общего количества граждан, относящихся к данным социальным группам, проживающих на территории муниципального образования - на момент окончания реализации муниципальной Программы молодежь – до 1 %, средний возраст – до 1,5%, пенсионеры – до 1,2%;</w:t>
            </w:r>
          </w:p>
          <w:p w14:paraId="3452437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Количество зарегистрированных общин и родовых хозяйств КМНС - не менее 20 на момент окончания реализации муниципальной Программы;</w:t>
            </w:r>
          </w:p>
          <w:p w14:paraId="52F1EBB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Количество представителей КМНС, занятых постоянно в общинах и родовых хозяйствах в год – от 168 чел. в 2015 году до 186 чел. в 2018 году, не менее 55 чел. с 2019 по 2022 годы, не менее 100 чел. с 2023 года; </w:t>
            </w:r>
          </w:p>
          <w:p w14:paraId="25ED998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Укрепление социально-экономического потенциала КМНС при сохранении исконной среды обитания, традиционных образа жизни, хозяйственной деятельности и промыслов*;</w:t>
            </w:r>
          </w:p>
          <w:p w14:paraId="272706F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Количество подведомственных учреждений на обслуживании – 22 единицы в год;</w:t>
            </w:r>
          </w:p>
          <w:p w14:paraId="1F43EDE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Качество обслуживания подведомственных учреждений - 0 жалоб в год;</w:t>
            </w:r>
          </w:p>
          <w:p w14:paraId="0C0B8B05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Количество предоставленных информационных услуг в год - не менее 1000 единиц.</w:t>
            </w:r>
          </w:p>
          <w:p w14:paraId="31E1043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(конкретные показатели ежегодно будут уточняться с учетом предоставления и освоения объемов субвенций на реализацию Закона Сахалинской области от 15.05.2015 № 31-ЗО «О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области»).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067BFDA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ADFFD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3E03D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27777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203C2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B03EB2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61F1A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8170D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D2864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77198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1B3CEA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FCB3ED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8F598B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6B308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311E15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5BD53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0F3A5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3D8DD2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67AF2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575E9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FD4CE6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FF0F7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0073F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6C8AC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14641C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515705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84344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D6835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79DB55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DFF1D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4EAF0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9CC601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64EBE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B9F692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35252B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DFAC33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DE089A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FCE15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5CFDC7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807FDB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B5AFC0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24459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8FBBAF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1FD0A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94C40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320CB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1E1108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80503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927F56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2BDDE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ECFB0E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67FF89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C2EE22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364D24" w14:textId="77777777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F7BD89" w14:textId="34766EA6" w:rsidR="00494C46" w:rsidRPr="00DB4E1E" w:rsidRDefault="00494C46" w:rsidP="001F5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CD20D21" w14:textId="7254A623" w:rsidR="008629FA" w:rsidRPr="00DB4E1E" w:rsidRDefault="008629FA" w:rsidP="001E2F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8629FA" w:rsidRPr="00DB4E1E" w:rsidSect="003144E9">
      <w:headerReference w:type="default" r:id="rId6"/>
      <w:footerReference w:type="default" r:id="rId7"/>
      <w:pgSz w:w="11906" w:h="16838"/>
      <w:pgMar w:top="993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55833" w14:textId="77777777" w:rsidR="006E63CA" w:rsidRDefault="006E63CA" w:rsidP="0033636C">
      <w:pPr>
        <w:spacing w:after="0" w:line="240" w:lineRule="auto"/>
      </w:pPr>
      <w:r>
        <w:separator/>
      </w:r>
    </w:p>
  </w:endnote>
  <w:endnote w:type="continuationSeparator" w:id="0">
    <w:p w14:paraId="00F7CF53" w14:textId="77777777" w:rsidR="006E63CA" w:rsidRDefault="006E63CA" w:rsidP="0033636C">
      <w:pPr>
        <w:spacing w:after="0" w:line="240" w:lineRule="auto"/>
      </w:pPr>
      <w:r>
        <w:continuationSeparator/>
      </w:r>
    </w:p>
  </w:endnote>
  <w:endnote w:type="continuationNotice" w:id="1">
    <w:p w14:paraId="3C9CF4A9" w14:textId="77777777" w:rsidR="00B839C6" w:rsidRDefault="00B839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20D2C" w14:textId="711F8FD0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7C042" w14:textId="77777777" w:rsidR="006E63CA" w:rsidRDefault="006E63CA" w:rsidP="0033636C">
      <w:pPr>
        <w:spacing w:after="0" w:line="240" w:lineRule="auto"/>
      </w:pPr>
      <w:r>
        <w:separator/>
      </w:r>
    </w:p>
  </w:footnote>
  <w:footnote w:type="continuationSeparator" w:id="0">
    <w:p w14:paraId="192075BA" w14:textId="77777777" w:rsidR="006E63CA" w:rsidRDefault="006E63CA" w:rsidP="0033636C">
      <w:pPr>
        <w:spacing w:after="0" w:line="240" w:lineRule="auto"/>
      </w:pPr>
      <w:r>
        <w:continuationSeparator/>
      </w:r>
    </w:p>
  </w:footnote>
  <w:footnote w:type="continuationNotice" w:id="1">
    <w:p w14:paraId="34DF11E0" w14:textId="77777777" w:rsidR="00B839C6" w:rsidRDefault="00B839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61322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2A6B812" w14:textId="20675A78" w:rsidR="005C418F" w:rsidRPr="00792A21" w:rsidRDefault="005C418F">
        <w:pPr>
          <w:pStyle w:val="a4"/>
          <w:jc w:val="center"/>
          <w:rPr>
            <w:rFonts w:ascii="Times New Roman" w:hAnsi="Times New Roman"/>
          </w:rPr>
        </w:pPr>
        <w:r w:rsidRPr="00792A21">
          <w:rPr>
            <w:rFonts w:ascii="Times New Roman" w:hAnsi="Times New Roman"/>
          </w:rPr>
          <w:fldChar w:fldCharType="begin"/>
        </w:r>
        <w:r w:rsidRPr="00792A21">
          <w:rPr>
            <w:rFonts w:ascii="Times New Roman" w:hAnsi="Times New Roman"/>
          </w:rPr>
          <w:instrText>PAGE   \* MERGEFORMAT</w:instrText>
        </w:r>
        <w:r w:rsidRPr="00792A21">
          <w:rPr>
            <w:rFonts w:ascii="Times New Roman" w:hAnsi="Times New Roman"/>
          </w:rPr>
          <w:fldChar w:fldCharType="separate"/>
        </w:r>
        <w:r w:rsidR="00DE717D">
          <w:rPr>
            <w:rFonts w:ascii="Times New Roman" w:hAnsi="Times New Roman"/>
            <w:noProof/>
          </w:rPr>
          <w:t>5</w:t>
        </w:r>
        <w:r w:rsidRPr="00792A21">
          <w:rPr>
            <w:rFonts w:ascii="Times New Roman" w:hAnsi="Times New Roman"/>
          </w:rPr>
          <w:fldChar w:fldCharType="end"/>
        </w:r>
      </w:p>
    </w:sdtContent>
  </w:sdt>
  <w:p w14:paraId="0F56E190" w14:textId="77777777" w:rsidR="005C418F" w:rsidRDefault="005C41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849"/>
    <w:rsid w:val="00006513"/>
    <w:rsid w:val="0001056F"/>
    <w:rsid w:val="00053BD0"/>
    <w:rsid w:val="0006179D"/>
    <w:rsid w:val="00064AD2"/>
    <w:rsid w:val="00070162"/>
    <w:rsid w:val="00075BBD"/>
    <w:rsid w:val="000A35EF"/>
    <w:rsid w:val="000B6318"/>
    <w:rsid w:val="000E7145"/>
    <w:rsid w:val="00125B83"/>
    <w:rsid w:val="00135FAF"/>
    <w:rsid w:val="00166A55"/>
    <w:rsid w:val="00174E45"/>
    <w:rsid w:val="00185FEC"/>
    <w:rsid w:val="001E1F9F"/>
    <w:rsid w:val="001E2FE1"/>
    <w:rsid w:val="001E67A7"/>
    <w:rsid w:val="001E758B"/>
    <w:rsid w:val="002003DC"/>
    <w:rsid w:val="00230B11"/>
    <w:rsid w:val="00240EBF"/>
    <w:rsid w:val="00256F1C"/>
    <w:rsid w:val="0027025D"/>
    <w:rsid w:val="00295426"/>
    <w:rsid w:val="002C442E"/>
    <w:rsid w:val="002D55F1"/>
    <w:rsid w:val="003144E9"/>
    <w:rsid w:val="0033636C"/>
    <w:rsid w:val="00337BE3"/>
    <w:rsid w:val="00380544"/>
    <w:rsid w:val="003B4487"/>
    <w:rsid w:val="003E4257"/>
    <w:rsid w:val="003F5590"/>
    <w:rsid w:val="00430636"/>
    <w:rsid w:val="00494C46"/>
    <w:rsid w:val="004D3504"/>
    <w:rsid w:val="004D6021"/>
    <w:rsid w:val="0050117F"/>
    <w:rsid w:val="00507979"/>
    <w:rsid w:val="005132E4"/>
    <w:rsid w:val="00520CBF"/>
    <w:rsid w:val="00537FD9"/>
    <w:rsid w:val="005511F8"/>
    <w:rsid w:val="00556EC2"/>
    <w:rsid w:val="005B724E"/>
    <w:rsid w:val="005C418F"/>
    <w:rsid w:val="005F435F"/>
    <w:rsid w:val="006155DB"/>
    <w:rsid w:val="006811B0"/>
    <w:rsid w:val="006952FC"/>
    <w:rsid w:val="006E1923"/>
    <w:rsid w:val="006E63CA"/>
    <w:rsid w:val="0071708E"/>
    <w:rsid w:val="00722326"/>
    <w:rsid w:val="00734860"/>
    <w:rsid w:val="0076474A"/>
    <w:rsid w:val="00792A21"/>
    <w:rsid w:val="007B6F46"/>
    <w:rsid w:val="007C34FE"/>
    <w:rsid w:val="008051CF"/>
    <w:rsid w:val="00835AF0"/>
    <w:rsid w:val="0086127F"/>
    <w:rsid w:val="008629FA"/>
    <w:rsid w:val="00867C96"/>
    <w:rsid w:val="00880452"/>
    <w:rsid w:val="008A1724"/>
    <w:rsid w:val="008B3EC5"/>
    <w:rsid w:val="0097775B"/>
    <w:rsid w:val="00987DB5"/>
    <w:rsid w:val="009C1360"/>
    <w:rsid w:val="009E702C"/>
    <w:rsid w:val="00A306BA"/>
    <w:rsid w:val="00A30897"/>
    <w:rsid w:val="00A427D7"/>
    <w:rsid w:val="00A71330"/>
    <w:rsid w:val="00AC72C8"/>
    <w:rsid w:val="00AD6870"/>
    <w:rsid w:val="00AE2C4A"/>
    <w:rsid w:val="00B10ED9"/>
    <w:rsid w:val="00B1550B"/>
    <w:rsid w:val="00B25688"/>
    <w:rsid w:val="00B451A5"/>
    <w:rsid w:val="00B64814"/>
    <w:rsid w:val="00B749EB"/>
    <w:rsid w:val="00B839C6"/>
    <w:rsid w:val="00BA510F"/>
    <w:rsid w:val="00BE14C5"/>
    <w:rsid w:val="00C02849"/>
    <w:rsid w:val="00C07A1A"/>
    <w:rsid w:val="00C4039E"/>
    <w:rsid w:val="00C56D57"/>
    <w:rsid w:val="00C8174E"/>
    <w:rsid w:val="00CB21D1"/>
    <w:rsid w:val="00CC303D"/>
    <w:rsid w:val="00CC3066"/>
    <w:rsid w:val="00CF1F17"/>
    <w:rsid w:val="00D12794"/>
    <w:rsid w:val="00D149C8"/>
    <w:rsid w:val="00D2633A"/>
    <w:rsid w:val="00D67BD8"/>
    <w:rsid w:val="00DB4E1E"/>
    <w:rsid w:val="00DC342D"/>
    <w:rsid w:val="00DD2414"/>
    <w:rsid w:val="00DD4F85"/>
    <w:rsid w:val="00DE717D"/>
    <w:rsid w:val="00DF3DC8"/>
    <w:rsid w:val="00DF6D4A"/>
    <w:rsid w:val="00DF7897"/>
    <w:rsid w:val="00E00FFA"/>
    <w:rsid w:val="00E01BB6"/>
    <w:rsid w:val="00E3445D"/>
    <w:rsid w:val="00E37B8A"/>
    <w:rsid w:val="00E609BC"/>
    <w:rsid w:val="00E75FDE"/>
    <w:rsid w:val="00EA311F"/>
    <w:rsid w:val="00EC5D15"/>
    <w:rsid w:val="00EC7941"/>
    <w:rsid w:val="00EF7628"/>
    <w:rsid w:val="00F35AAD"/>
    <w:rsid w:val="00FC4397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20D0B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4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38</TotalTime>
  <Pages>5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Людмила Мартьянова</cp:lastModifiedBy>
  <cp:revision>9</cp:revision>
  <cp:lastPrinted>2023-05-10T04:55:00Z</cp:lastPrinted>
  <dcterms:created xsi:type="dcterms:W3CDTF">2023-11-08T04:56:00Z</dcterms:created>
  <dcterms:modified xsi:type="dcterms:W3CDTF">2024-11-03T04:10:00Z</dcterms:modified>
</cp:coreProperties>
</file>